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办理结业换毕业证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补授予学位</w:t>
      </w:r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</w:t>
      </w:r>
      <w:r>
        <w:rPr>
          <w:sz w:val="32"/>
          <w:szCs w:val="32"/>
        </w:rPr>
        <w:t>办理</w:t>
      </w:r>
      <w:r>
        <w:rPr>
          <w:rFonts w:hint="eastAsia"/>
          <w:sz w:val="32"/>
          <w:szCs w:val="32"/>
        </w:rPr>
        <w:t>结业证换毕业证书</w:t>
      </w:r>
      <w:r>
        <w:rPr>
          <w:sz w:val="32"/>
          <w:szCs w:val="32"/>
        </w:rPr>
        <w:t>相关手续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rFonts w:hint="eastAsia"/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按手印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:</w:t>
      </w:r>
      <w:bookmarkStart w:id="0" w:name="_GoBack"/>
      <w:bookmarkEnd w:id="0"/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ind w:firstLine="3200" w:firstLineChars="1000"/>
        <w:rPr>
          <w:rFonts w:hint="eastAsia"/>
          <w:sz w:val="32"/>
          <w:szCs w:val="32"/>
        </w:rPr>
      </w:pPr>
    </w:p>
    <w:p>
      <w:pPr>
        <w:spacing w:line="660" w:lineRule="exact"/>
        <w:ind w:firstLine="960" w:firstLineChars="300"/>
      </w:pPr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按手印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: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NWVjZmVhYWY4MzBhZjQ0ZDE4Njg5YTgwZTNmZDgifQ=="/>
  </w:docVars>
  <w:rsids>
    <w:rsidRoot w:val="7D9776C1"/>
    <w:rsid w:val="000121AF"/>
    <w:rsid w:val="003A7610"/>
    <w:rsid w:val="004527EF"/>
    <w:rsid w:val="00462EA9"/>
    <w:rsid w:val="00636A09"/>
    <w:rsid w:val="008516C5"/>
    <w:rsid w:val="00900718"/>
    <w:rsid w:val="009D1133"/>
    <w:rsid w:val="00B374CE"/>
    <w:rsid w:val="00C84D21"/>
    <w:rsid w:val="00FD02AB"/>
    <w:rsid w:val="190A4F11"/>
    <w:rsid w:val="29E427E4"/>
    <w:rsid w:val="309261E7"/>
    <w:rsid w:val="6D535020"/>
    <w:rsid w:val="77A375DF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203</Words>
  <Characters>210</Characters>
  <Lines>3</Lines>
  <Paragraphs>1</Paragraphs>
  <TotalTime>1</TotalTime>
  <ScaleCrop>false</ScaleCrop>
  <LinksUpToDate>false</LinksUpToDate>
  <CharactersWithSpaces>436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2021-02-26T09:17:00Z</dcterms:created>
  <dc:creator>y╯_╰y</dc:creator>
  <cp:lastModifiedBy>Administrator</cp:lastModifiedBy>
  <cp:lastPrinted>2018-04-13T07:45:00Z</cp:lastPrinted>
  <dcterms:modified xsi:type="dcterms:W3CDTF">2023-05-26T00:30:03Z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EFD3BC4360A34B289551D59FE628999C_12</vt:lpwstr>
  </property>
</Properties>
</file>